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FE120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F3FE121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4F3FE126" w14:textId="7DB3484E" w:rsidR="00133837" w:rsidRPr="00355227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sectPr w:rsidR="00133837" w:rsidRPr="00355227" w:rsidSect="00B75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FE12A" w14:textId="77777777" w:rsidR="007B7E60" w:rsidRDefault="007B7E60">
      <w:pPr>
        <w:spacing w:after="0" w:line="20" w:lineRule="exact"/>
      </w:pPr>
    </w:p>
  </w:endnote>
  <w:endnote w:type="continuationSeparator" w:id="0">
    <w:p w14:paraId="4F3FE12B" w14:textId="77777777" w:rsidR="007B7E60" w:rsidRDefault="007B7E60">
      <w:pPr>
        <w:spacing w:after="0" w:line="20" w:lineRule="exact"/>
      </w:pPr>
    </w:p>
  </w:endnote>
  <w:endnote w:type="continuationNotice" w:id="1">
    <w:p w14:paraId="4F3FE12C" w14:textId="77777777" w:rsidR="007B7E60" w:rsidRDefault="007B7E6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41F4" w14:textId="77777777" w:rsidR="0008584D" w:rsidRDefault="00085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FE130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4F3FE131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4F3FE132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FE138" w14:textId="0C10446B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 xml:space="preserve">Framework Ref: </w:t>
    </w:r>
    <w:r w:rsidRPr="004D7CEB">
      <w:rPr>
        <w:rFonts w:ascii="Arial" w:hAnsi="Arial" w:cs="Arial"/>
        <w:sz w:val="20"/>
      </w:rPr>
      <w:t>RM</w:t>
    </w:r>
    <w:r w:rsidR="0008584D">
      <w:rPr>
        <w:rFonts w:ascii="Arial" w:hAnsi="Arial" w:cs="Arial"/>
        <w:sz w:val="20"/>
      </w:rPr>
      <w:t>6244</w:t>
    </w:r>
    <w:bookmarkStart w:id="0" w:name="_GoBack"/>
    <w:bookmarkEnd w:id="0"/>
  </w:p>
  <w:p w14:paraId="4F3FE139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4F3FE13A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FE127" w14:textId="77777777" w:rsidR="007B7E60" w:rsidRDefault="007B7E60">
      <w:pPr>
        <w:spacing w:after="0" w:line="240" w:lineRule="auto"/>
      </w:pPr>
      <w:r>
        <w:separator/>
      </w:r>
    </w:p>
  </w:footnote>
  <w:footnote w:type="continuationSeparator" w:id="0">
    <w:p w14:paraId="4F3FE128" w14:textId="77777777" w:rsidR="007B7E60" w:rsidRDefault="007B7E60">
      <w:pPr>
        <w:spacing w:after="0" w:line="240" w:lineRule="auto"/>
      </w:pPr>
      <w:r>
        <w:continuationSeparator/>
      </w:r>
    </w:p>
  </w:footnote>
  <w:footnote w:type="continuationNotice" w:id="1">
    <w:p w14:paraId="4F3FE129" w14:textId="77777777" w:rsidR="007B7E60" w:rsidRDefault="007B7E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5955D" w14:textId="77777777" w:rsidR="0008584D" w:rsidRDefault="000858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FE12D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F3FE13B" wp14:editId="4F3FE13C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3FE12E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F3FE12F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FE133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F3FE134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4F3FE135" w14:textId="77777777" w:rsidR="00DE0170" w:rsidRPr="004D7CEB" w:rsidRDefault="00D43864" w:rsidP="0008584D">
    <w:pPr>
      <w:tabs>
        <w:tab w:val="center" w:pos="4513"/>
        <w:tab w:val="right" w:pos="9026"/>
      </w:tabs>
      <w:spacing w:after="12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8584D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F3FE11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85103-AC02-42E7-B364-FA3E0DD3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2</TotalTime>
  <Pages>1</Pages>
  <Words>27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Jonathan Wotman</cp:lastModifiedBy>
  <cp:revision>3</cp:revision>
  <dcterms:created xsi:type="dcterms:W3CDTF">2018-08-17T10:46:00Z</dcterms:created>
  <dcterms:modified xsi:type="dcterms:W3CDTF">2022-02-21T12:56:00Z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